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081FB" w14:textId="3B6615CB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</w:t>
      </w:r>
      <w:r w:rsidR="000425B7">
        <w:rPr>
          <w:rFonts w:cs="Arial"/>
          <w:bCs/>
          <w:sz w:val="22"/>
        </w:rPr>
        <w:t xml:space="preserve"> CT WG3 Meeting #135</w:t>
      </w:r>
      <w:r w:rsidRPr="00222D66">
        <w:rPr>
          <w:rFonts w:cs="Arial"/>
          <w:bCs/>
          <w:sz w:val="22"/>
        </w:rPr>
        <w:tab/>
        <w:t>Tdoc</w:t>
      </w:r>
      <w:r w:rsidR="000425B7">
        <w:rPr>
          <w:rFonts w:cs="Arial"/>
          <w:bCs/>
          <w:sz w:val="22"/>
        </w:rPr>
        <w:t xml:space="preserve"> C3-243abc</w:t>
      </w:r>
    </w:p>
    <w:p w14:paraId="37374B55" w14:textId="3CE515AE" w:rsidR="000F7ECB" w:rsidRPr="000425B7" w:rsidRDefault="000425B7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0425B7">
        <w:rPr>
          <w:rFonts w:cs="Arial"/>
          <w:bCs/>
          <w:sz w:val="22"/>
        </w:rPr>
        <w:t xml:space="preserve">Hyderabad, IN, 27 - 31 May, 2024 </w:t>
      </w:r>
      <w:r w:rsidR="000F7ECB" w:rsidRPr="000425B7">
        <w:rPr>
          <w:rFonts w:cs="Arial"/>
          <w:bCs/>
          <w:sz w:val="22"/>
        </w:rPr>
        <w:br/>
      </w:r>
      <w:r w:rsidR="000F7ECB" w:rsidRPr="000425B7">
        <w:rPr>
          <w:rFonts w:cs="Arial"/>
          <w:bCs/>
          <w:sz w:val="22"/>
        </w:rPr>
        <w:br/>
      </w:r>
    </w:p>
    <w:p w14:paraId="5F51CADA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222D66">
        <w:rPr>
          <w:rFonts w:ascii="Arial" w:hAnsi="Arial" w:cs="Arial"/>
          <w:b/>
          <w:color w:val="0000FF"/>
        </w:rPr>
        <w:br/>
      </w:r>
    </w:p>
    <w:p w14:paraId="5FDFF844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&lt;WG&gt;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E443833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A4D90E4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3CBC6B85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2375AE5A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2DD08C8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EF681A7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D648E" w14:textId="77777777" w:rsidR="003D1C7C" w:rsidRDefault="003D1C7C" w:rsidP="000425B7">
      <w:pPr>
        <w:spacing w:after="0"/>
      </w:pPr>
      <w:r>
        <w:separator/>
      </w:r>
    </w:p>
  </w:endnote>
  <w:endnote w:type="continuationSeparator" w:id="0">
    <w:p w14:paraId="046D81F0" w14:textId="77777777" w:rsidR="003D1C7C" w:rsidRDefault="003D1C7C" w:rsidP="000425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50D16" w14:textId="77777777" w:rsidR="003D1C7C" w:rsidRDefault="003D1C7C" w:rsidP="000425B7">
      <w:pPr>
        <w:spacing w:after="0"/>
      </w:pPr>
      <w:r>
        <w:separator/>
      </w:r>
    </w:p>
  </w:footnote>
  <w:footnote w:type="continuationSeparator" w:id="0">
    <w:p w14:paraId="1DD31377" w14:textId="77777777" w:rsidR="003D1C7C" w:rsidRDefault="003D1C7C" w:rsidP="000425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425B7"/>
    <w:rsid w:val="000F7ECB"/>
    <w:rsid w:val="00201520"/>
    <w:rsid w:val="00222D66"/>
    <w:rsid w:val="002B09A1"/>
    <w:rsid w:val="003D1C7C"/>
    <w:rsid w:val="0045428D"/>
    <w:rsid w:val="005B4293"/>
    <w:rsid w:val="00CC358C"/>
    <w:rsid w:val="00DC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MCC</cp:lastModifiedBy>
  <cp:revision>3</cp:revision>
  <dcterms:created xsi:type="dcterms:W3CDTF">2023-03-21T08:40:00Z</dcterms:created>
  <dcterms:modified xsi:type="dcterms:W3CDTF">2024-04-21T06:17:00Z</dcterms:modified>
</cp:coreProperties>
</file>